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43333" w14:textId="77777777" w:rsidR="005A1441" w:rsidRDefault="005A1441" w:rsidP="005A1441">
      <w:pPr>
        <w:pStyle w:val="NoSpacing"/>
      </w:pPr>
      <w:r>
        <w:rPr>
          <w:u w:val="single"/>
        </w:rPr>
        <w:t>William MOIGNE</w:t>
      </w:r>
      <w:r>
        <w:t xml:space="preserve">       (fl.1399)</w:t>
      </w:r>
    </w:p>
    <w:p w14:paraId="0F0D0213" w14:textId="77777777" w:rsidR="005A1441" w:rsidRDefault="005A1441" w:rsidP="005A1441">
      <w:pPr>
        <w:pStyle w:val="NoSpacing"/>
      </w:pPr>
    </w:p>
    <w:p w14:paraId="01153E84" w14:textId="77777777" w:rsidR="005A1441" w:rsidRDefault="005A1441" w:rsidP="005A1441">
      <w:pPr>
        <w:pStyle w:val="NoSpacing"/>
      </w:pPr>
    </w:p>
    <w:p w14:paraId="270BF67E" w14:textId="77777777" w:rsidR="005A1441" w:rsidRDefault="005A1441" w:rsidP="005A1441">
      <w:pPr>
        <w:pStyle w:val="NoSpacing"/>
      </w:pPr>
      <w:r>
        <w:t>= Mary(q.v.).</w:t>
      </w:r>
    </w:p>
    <w:p w14:paraId="10FBFD85" w14:textId="77777777" w:rsidR="005A1441" w:rsidRDefault="005A1441" w:rsidP="005A1441">
      <w:pPr>
        <w:pStyle w:val="NoSpacing"/>
      </w:pPr>
      <w:r>
        <w:t>(C.P.R. 1399-1401 p.43)</w:t>
      </w:r>
    </w:p>
    <w:p w14:paraId="2E3989B5" w14:textId="77777777" w:rsidR="005A1441" w:rsidRDefault="005A1441" w:rsidP="005A1441">
      <w:pPr>
        <w:pStyle w:val="NoSpacing"/>
      </w:pPr>
    </w:p>
    <w:p w14:paraId="7064B14A" w14:textId="77777777" w:rsidR="005A1441" w:rsidRDefault="005A1441" w:rsidP="005A1441">
      <w:pPr>
        <w:pStyle w:val="NoSpacing"/>
      </w:pPr>
    </w:p>
    <w:p w14:paraId="61F265D8" w14:textId="77777777" w:rsidR="005A1441" w:rsidRDefault="005A1441" w:rsidP="005A1441">
      <w:pPr>
        <w:pStyle w:val="NoSpacing"/>
      </w:pPr>
      <w:r>
        <w:t>20 Oct.1399</w:t>
      </w:r>
      <w:r>
        <w:tab/>
        <w:t>The were granted for life two tuns of wine a year in the port of Lynn.</w:t>
      </w:r>
    </w:p>
    <w:p w14:paraId="2B39FEBD" w14:textId="77777777" w:rsidR="005A1441" w:rsidRDefault="005A1441" w:rsidP="005A1441">
      <w:pPr>
        <w:pStyle w:val="NoSpacing"/>
      </w:pPr>
      <w:r>
        <w:tab/>
      </w:r>
      <w:r>
        <w:tab/>
        <w:t>(ibid.)</w:t>
      </w:r>
    </w:p>
    <w:p w14:paraId="6AEE6862" w14:textId="77777777" w:rsidR="005A1441" w:rsidRDefault="005A1441" w:rsidP="005A1441">
      <w:pPr>
        <w:pStyle w:val="NoSpacing"/>
      </w:pPr>
    </w:p>
    <w:p w14:paraId="57275BA1" w14:textId="77777777" w:rsidR="005A1441" w:rsidRDefault="005A1441" w:rsidP="005A1441">
      <w:pPr>
        <w:pStyle w:val="NoSpacing"/>
      </w:pPr>
    </w:p>
    <w:p w14:paraId="1BF31C36" w14:textId="77777777" w:rsidR="005A1441" w:rsidRDefault="005A1441" w:rsidP="005A1441">
      <w:pPr>
        <w:pStyle w:val="NoSpacing"/>
      </w:pPr>
      <w:r>
        <w:t>28 June 2025</w:t>
      </w:r>
    </w:p>
    <w:p w14:paraId="297DB5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78DB6" w14:textId="77777777" w:rsidR="005A1441" w:rsidRDefault="005A1441" w:rsidP="009139A6">
      <w:r>
        <w:separator/>
      </w:r>
    </w:p>
  </w:endnote>
  <w:endnote w:type="continuationSeparator" w:id="0">
    <w:p w14:paraId="2DC0160E" w14:textId="77777777" w:rsidR="005A1441" w:rsidRDefault="005A14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3D5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E1A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7DA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F268" w14:textId="77777777" w:rsidR="005A1441" w:rsidRDefault="005A1441" w:rsidP="009139A6">
      <w:r>
        <w:separator/>
      </w:r>
    </w:p>
  </w:footnote>
  <w:footnote w:type="continuationSeparator" w:id="0">
    <w:p w14:paraId="0B252B3C" w14:textId="77777777" w:rsidR="005A1441" w:rsidRDefault="005A14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225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908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7F5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441"/>
    <w:rsid w:val="000666E0"/>
    <w:rsid w:val="000A2E7A"/>
    <w:rsid w:val="001307AC"/>
    <w:rsid w:val="00190DFA"/>
    <w:rsid w:val="002510B7"/>
    <w:rsid w:val="00270799"/>
    <w:rsid w:val="002737D5"/>
    <w:rsid w:val="002E1963"/>
    <w:rsid w:val="00357E4A"/>
    <w:rsid w:val="005A1441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7506"/>
  <w15:chartTrackingRefBased/>
  <w15:docId w15:val="{E197CA3F-F377-47F8-B3D0-704B2AD9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2025-06-29T19:54:00Z</dcterms:created>
  <dcterms:modified xsi:type="dcterms:W3CDTF">2025-06-29T19:54:00Z</dcterms:modified>
</cp:coreProperties>
</file>